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774337" w:rsidRDefault="00277B9C" w:rsidP="00774337">
            <w:r w:rsidRPr="00774337">
              <w:t xml:space="preserve">Nom EES         : </w:t>
            </w:r>
            <w:r w:rsidR="002406F2" w:rsidRPr="00774337"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instrText xml:space="preserve"> FORMTEXT </w:instrText>
            </w:r>
            <w:r w:rsidR="002406F2" w:rsidRPr="00774337">
              <w:fldChar w:fldCharType="separate"/>
            </w:r>
            <w:r w:rsidR="0096267E" w:rsidRPr="00774337">
              <w:t>Université Ferhat Abbas Sétif - 1</w:t>
            </w:r>
            <w:r w:rsidR="002406F2" w:rsidRPr="00774337">
              <w:fldChar w:fldCharType="end"/>
            </w:r>
            <w:bookmarkEnd w:id="0"/>
          </w:p>
          <w:p w:rsidR="00277B9C" w:rsidRPr="00774337" w:rsidRDefault="00277B9C" w:rsidP="00E27395">
            <w:pPr>
              <w:rPr>
                <w:sz w:val="28"/>
                <w:szCs w:val="28"/>
              </w:rPr>
            </w:pPr>
            <w:r w:rsidRPr="00774337">
              <w:t xml:space="preserve">Département : </w:t>
            </w:r>
            <w:r w:rsidR="00C96237">
              <w:t>Microbiologie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774337" w:rsidRDefault="009B73C9" w:rsidP="00774337">
            <w:pPr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326DB9" w:rsidP="0077433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Microbiologie Industrielle</w:t>
            </w:r>
            <w:r w:rsidR="001275E2">
              <w:rPr>
                <w:sz w:val="36"/>
                <w:szCs w:val="36"/>
              </w:rPr>
              <w:t xml:space="preserve"> et Biotechnologie Moléculaire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1036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3B71EB" w:rsidRDefault="00770375" w:rsidP="00774337">
            <w:pPr>
              <w:jc w:val="center"/>
              <w:rPr>
                <w:b/>
                <w:bCs/>
              </w:rPr>
            </w:pPr>
            <w:r w:rsidRPr="003B71EB"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26DB9" w:rsidP="0077433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Aicha </w:t>
            </w:r>
            <w:proofErr w:type="spellStart"/>
            <w:r>
              <w:rPr>
                <w:b/>
                <w:bCs/>
              </w:rPr>
              <w:t>Nancib</w:t>
            </w:r>
            <w:proofErr w:type="spellEnd"/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3B71EB" w:rsidRDefault="00770375" w:rsidP="00774337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770375" w:rsidP="00774337">
            <w:pPr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3B71EB" w:rsidRDefault="00770375" w:rsidP="00774337">
            <w:r w:rsidRPr="003B71EB">
              <w:t>Email </w:t>
            </w:r>
          </w:p>
        </w:tc>
        <w:tc>
          <w:tcPr>
            <w:tcW w:w="2587" w:type="dxa"/>
          </w:tcPr>
          <w:p w:rsidR="00770375" w:rsidRPr="003B71EB" w:rsidRDefault="00326DB9" w:rsidP="00774337">
            <w:r w:rsidRPr="003B71EB">
              <w:t>a.nancib@univ-setid.dz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E27395" w:rsidP="00774337"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:rsidR="00770375" w:rsidRPr="00774337" w:rsidRDefault="00850C2D" w:rsidP="008F2FE9">
            <w:r>
              <w:t>Mercredi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850C2D" w:rsidP="00774337">
            <w:r>
              <w:t>12h30</w:t>
            </w:r>
            <w:r w:rsidR="00326DB9">
              <w:t xml:space="preserve"> 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r w:rsidRPr="00774337">
              <w:t>Tél de bureau</w:t>
            </w:r>
          </w:p>
        </w:tc>
        <w:tc>
          <w:tcPr>
            <w:tcW w:w="2587" w:type="dxa"/>
          </w:tcPr>
          <w:p w:rsidR="00770375" w:rsidRPr="00774337" w:rsidRDefault="00770375" w:rsidP="00774337"/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850C2D" w:rsidP="008F2FE9">
            <w:r>
              <w:t>Jeudi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326DB9" w:rsidP="00774337">
            <w:r>
              <w:t>11 h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r w:rsidRPr="00774337">
              <w:t>Tél secrétariat</w:t>
            </w:r>
          </w:p>
        </w:tc>
        <w:tc>
          <w:tcPr>
            <w:tcW w:w="2587" w:type="dxa"/>
          </w:tcPr>
          <w:p w:rsidR="00770375" w:rsidRPr="00774337" w:rsidRDefault="00770375" w:rsidP="00774337"/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770375" w:rsidP="008F2FE9"/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/>
        </w:tc>
        <w:tc>
          <w:tcPr>
            <w:tcW w:w="985" w:type="dxa"/>
          </w:tcPr>
          <w:p w:rsidR="00770375" w:rsidRPr="00774337" w:rsidRDefault="00770375" w:rsidP="00774337"/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r w:rsidRPr="00774337">
              <w:t>Autre</w:t>
            </w:r>
          </w:p>
        </w:tc>
        <w:tc>
          <w:tcPr>
            <w:tcW w:w="2587" w:type="dxa"/>
          </w:tcPr>
          <w:p w:rsidR="00770375" w:rsidRPr="00774337" w:rsidRDefault="00770375" w:rsidP="00774337"/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Pr="00774337" w:rsidRDefault="00770375" w:rsidP="00774337"/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r w:rsidRPr="00774337">
              <w:t>Bureau :</w:t>
            </w:r>
          </w:p>
        </w:tc>
        <w:tc>
          <w:tcPr>
            <w:tcW w:w="985" w:type="dxa"/>
          </w:tcPr>
          <w:p w:rsidR="00770375" w:rsidRPr="00774337" w:rsidRDefault="00326DB9" w:rsidP="00774337">
            <w:r>
              <w:t>A19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9"/>
        <w:gridCol w:w="1656"/>
        <w:gridCol w:w="1298"/>
        <w:gridCol w:w="851"/>
        <w:gridCol w:w="1135"/>
        <w:gridCol w:w="849"/>
        <w:gridCol w:w="420"/>
        <w:gridCol w:w="678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A4FF8" w:rsidRPr="00774337" w:rsidRDefault="009A4FF8" w:rsidP="00774337">
            <w:pPr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F450E6" w:rsidRPr="00774337" w:rsidTr="004A580F">
        <w:tc>
          <w:tcPr>
            <w:tcW w:w="1292" w:type="pct"/>
            <w:vMerge w:val="restart"/>
            <w:shd w:val="clear" w:color="auto" w:fill="D9D9D9"/>
          </w:tcPr>
          <w:p w:rsidR="00F450E6" w:rsidRPr="00774337" w:rsidRDefault="00F450E6" w:rsidP="00774337">
            <w:pPr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F450E6" w:rsidRPr="00774337" w:rsidRDefault="00F450E6" w:rsidP="00774337">
            <w:pPr>
              <w:jc w:val="center"/>
            </w:pPr>
            <w:r w:rsidRPr="00774337">
              <w:t>Bureau/salle réception</w:t>
            </w:r>
          </w:p>
        </w:tc>
        <w:tc>
          <w:tcPr>
            <w:tcW w:w="1157" w:type="pct"/>
            <w:gridSpan w:val="2"/>
            <w:shd w:val="clear" w:color="auto" w:fill="D9D9D9"/>
          </w:tcPr>
          <w:p w:rsidR="00F450E6" w:rsidRPr="00774337" w:rsidRDefault="00F450E6" w:rsidP="00774337">
            <w:pPr>
              <w:jc w:val="center"/>
            </w:pPr>
            <w:r w:rsidRPr="00774337">
              <w:t>Séance 1</w:t>
            </w:r>
          </w:p>
        </w:tc>
        <w:tc>
          <w:tcPr>
            <w:tcW w:w="1659" w:type="pct"/>
            <w:gridSpan w:val="4"/>
            <w:shd w:val="clear" w:color="auto" w:fill="D9D9D9"/>
          </w:tcPr>
          <w:p w:rsidR="00F450E6" w:rsidRPr="00774337" w:rsidRDefault="00F450E6" w:rsidP="00774337">
            <w:pPr>
              <w:jc w:val="center"/>
            </w:pPr>
            <w:r w:rsidRPr="00774337">
              <w:t>Séance 2</w:t>
            </w:r>
          </w:p>
          <w:p w:rsidR="00F450E6" w:rsidRPr="00774337" w:rsidRDefault="00F450E6" w:rsidP="00F450E6">
            <w:pPr>
              <w:tabs>
                <w:tab w:val="left" w:pos="1050"/>
                <w:tab w:val="center" w:pos="1505"/>
              </w:tabs>
            </w:pPr>
          </w:p>
        </w:tc>
      </w:tr>
      <w:tr w:rsidR="00F450E6" w:rsidRPr="00774337" w:rsidTr="004A580F">
        <w:tc>
          <w:tcPr>
            <w:tcW w:w="1292" w:type="pct"/>
            <w:vMerge/>
            <w:shd w:val="clear" w:color="auto" w:fill="D9D9D9"/>
          </w:tcPr>
          <w:p w:rsidR="00F450E6" w:rsidRPr="00774337" w:rsidRDefault="00F450E6" w:rsidP="00774337">
            <w:pPr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F450E6" w:rsidRPr="00774337" w:rsidRDefault="00F450E6" w:rsidP="00774337"/>
        </w:tc>
        <w:tc>
          <w:tcPr>
            <w:tcW w:w="699" w:type="pct"/>
            <w:shd w:val="clear" w:color="auto" w:fill="D9D9D9"/>
            <w:vAlign w:val="center"/>
          </w:tcPr>
          <w:p w:rsidR="00F450E6" w:rsidRPr="00774337" w:rsidRDefault="00F450E6" w:rsidP="00774337">
            <w:pPr>
              <w:jc w:val="center"/>
            </w:pPr>
            <w:r w:rsidRPr="00774337">
              <w:t>Jour</w:t>
            </w:r>
          </w:p>
        </w:tc>
        <w:tc>
          <w:tcPr>
            <w:tcW w:w="458" w:type="pct"/>
            <w:shd w:val="clear" w:color="auto" w:fill="D9D9D9"/>
            <w:vAlign w:val="center"/>
          </w:tcPr>
          <w:p w:rsidR="00F450E6" w:rsidRPr="00774337" w:rsidRDefault="00F450E6" w:rsidP="00774337">
            <w:pPr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611" w:type="pct"/>
            <w:shd w:val="clear" w:color="auto" w:fill="D9D9D9"/>
            <w:vAlign w:val="center"/>
          </w:tcPr>
          <w:p w:rsidR="00F450E6" w:rsidRPr="00774337" w:rsidRDefault="00F450E6" w:rsidP="00774337">
            <w:pPr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1048" w:type="pct"/>
            <w:gridSpan w:val="3"/>
            <w:shd w:val="clear" w:color="auto" w:fill="D9D9D9"/>
            <w:vAlign w:val="center"/>
          </w:tcPr>
          <w:p w:rsidR="00F450E6" w:rsidRPr="00774337" w:rsidRDefault="00F450E6" w:rsidP="00774337">
            <w:pPr>
              <w:jc w:val="center"/>
            </w:pPr>
            <w:r w:rsidRPr="00774337">
              <w:t>Heure</w:t>
            </w:r>
          </w:p>
          <w:p w:rsidR="00F450E6" w:rsidRPr="00774337" w:rsidRDefault="00F450E6" w:rsidP="00774337">
            <w:pPr>
              <w:jc w:val="center"/>
            </w:pPr>
            <w:r>
              <w:t xml:space="preserve"> </w:t>
            </w:r>
          </w:p>
        </w:tc>
      </w:tr>
      <w:tr w:rsidR="00236309" w:rsidRPr="00774337" w:rsidTr="004A580F">
        <w:tc>
          <w:tcPr>
            <w:tcW w:w="1292" w:type="pct"/>
          </w:tcPr>
          <w:p w:rsidR="00236309" w:rsidRPr="00774337" w:rsidRDefault="00850C2D" w:rsidP="00774337">
            <w:proofErr w:type="spellStart"/>
            <w:r>
              <w:t>Nancib</w:t>
            </w:r>
            <w:proofErr w:type="spellEnd"/>
            <w:r>
              <w:t xml:space="preserve"> Aicha</w:t>
            </w:r>
            <w:r w:rsidR="002406F2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2406F2">
              <w:fldChar w:fldCharType="separate"/>
            </w:r>
            <w:r w:rsidR="002406F2" w:rsidRPr="00774337">
              <w:fldChar w:fldCharType="end"/>
            </w:r>
            <w:bookmarkEnd w:id="1"/>
          </w:p>
        </w:tc>
        <w:tc>
          <w:tcPr>
            <w:tcW w:w="892" w:type="pct"/>
          </w:tcPr>
          <w:p w:rsidR="00236309" w:rsidRPr="00774337" w:rsidRDefault="00850C2D" w:rsidP="00774337">
            <w:pPr>
              <w:jc w:val="center"/>
            </w:pPr>
            <w:r>
              <w:t>A19</w:t>
            </w:r>
          </w:p>
        </w:tc>
        <w:tc>
          <w:tcPr>
            <w:tcW w:w="699" w:type="pct"/>
          </w:tcPr>
          <w:p w:rsidR="006142FA" w:rsidRPr="00774337" w:rsidRDefault="00850C2D" w:rsidP="00E27395">
            <w:r>
              <w:t>Mercredi</w:t>
            </w:r>
          </w:p>
        </w:tc>
        <w:tc>
          <w:tcPr>
            <w:tcW w:w="458" w:type="pct"/>
          </w:tcPr>
          <w:p w:rsidR="00236309" w:rsidRPr="00774337" w:rsidRDefault="00850C2D" w:rsidP="00774337">
            <w:r>
              <w:t>12h30</w:t>
            </w:r>
          </w:p>
        </w:tc>
        <w:tc>
          <w:tcPr>
            <w:tcW w:w="611" w:type="pct"/>
          </w:tcPr>
          <w:p w:rsidR="00236309" w:rsidRPr="00774337" w:rsidRDefault="00850C2D" w:rsidP="00774337">
            <w:r>
              <w:t>Jeudi</w:t>
            </w:r>
          </w:p>
        </w:tc>
        <w:tc>
          <w:tcPr>
            <w:tcW w:w="457" w:type="pct"/>
          </w:tcPr>
          <w:p w:rsidR="00236309" w:rsidRPr="00774337" w:rsidRDefault="00850C2D" w:rsidP="00774337">
            <w:r>
              <w:t>11 h</w:t>
            </w:r>
          </w:p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  <w:tr w:rsidR="00236309" w:rsidRPr="00774337" w:rsidTr="004A580F">
        <w:tc>
          <w:tcPr>
            <w:tcW w:w="1292" w:type="pct"/>
          </w:tcPr>
          <w:p w:rsidR="00236309" w:rsidRPr="00774337" w:rsidRDefault="00F42FF1" w:rsidP="00774337">
            <w:proofErr w:type="spellStart"/>
            <w:r>
              <w:t>Boussekine</w:t>
            </w:r>
            <w:proofErr w:type="spellEnd"/>
            <w:r>
              <w:t xml:space="preserve"> </w:t>
            </w:r>
            <w:proofErr w:type="spellStart"/>
            <w:r>
              <w:t>Rania</w:t>
            </w:r>
            <w:proofErr w:type="spellEnd"/>
          </w:p>
        </w:tc>
        <w:tc>
          <w:tcPr>
            <w:tcW w:w="892" w:type="pct"/>
          </w:tcPr>
          <w:p w:rsidR="00236309" w:rsidRPr="00774337" w:rsidRDefault="005348B6" w:rsidP="00774337">
            <w:pPr>
              <w:jc w:val="center"/>
            </w:pPr>
            <w:r>
              <w:t>A19</w:t>
            </w:r>
          </w:p>
        </w:tc>
        <w:tc>
          <w:tcPr>
            <w:tcW w:w="699" w:type="pct"/>
          </w:tcPr>
          <w:p w:rsidR="00236309" w:rsidRPr="00774337" w:rsidRDefault="00F450E6" w:rsidP="00774337">
            <w:r>
              <w:t>Dimanche</w:t>
            </w:r>
          </w:p>
        </w:tc>
        <w:tc>
          <w:tcPr>
            <w:tcW w:w="458" w:type="pct"/>
          </w:tcPr>
          <w:p w:rsidR="00236309" w:rsidRPr="00774337" w:rsidRDefault="00F450E6" w:rsidP="00774337">
            <w:r>
              <w:t>13h30</w:t>
            </w:r>
          </w:p>
        </w:tc>
        <w:tc>
          <w:tcPr>
            <w:tcW w:w="611" w:type="pct"/>
          </w:tcPr>
          <w:p w:rsidR="00236309" w:rsidRPr="00774337" w:rsidRDefault="00F450E6" w:rsidP="00774337">
            <w:r>
              <w:t>Mercredi</w:t>
            </w:r>
          </w:p>
        </w:tc>
        <w:tc>
          <w:tcPr>
            <w:tcW w:w="457" w:type="pct"/>
          </w:tcPr>
          <w:p w:rsidR="00236309" w:rsidRPr="00774337" w:rsidRDefault="00F450E6" w:rsidP="00774337">
            <w:r>
              <w:t>11h</w:t>
            </w:r>
          </w:p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  <w:tr w:rsidR="00236309" w:rsidRPr="00774337" w:rsidTr="004A580F">
        <w:tc>
          <w:tcPr>
            <w:tcW w:w="1292" w:type="pct"/>
          </w:tcPr>
          <w:p w:rsidR="00236309" w:rsidRPr="00774337" w:rsidRDefault="00236309" w:rsidP="00774337"/>
        </w:tc>
        <w:tc>
          <w:tcPr>
            <w:tcW w:w="892" w:type="pct"/>
          </w:tcPr>
          <w:p w:rsidR="00236309" w:rsidRPr="00774337" w:rsidRDefault="00236309" w:rsidP="00774337">
            <w:pPr>
              <w:jc w:val="center"/>
            </w:pPr>
          </w:p>
        </w:tc>
        <w:tc>
          <w:tcPr>
            <w:tcW w:w="699" w:type="pct"/>
          </w:tcPr>
          <w:p w:rsidR="00236309" w:rsidRPr="00774337" w:rsidRDefault="00236309" w:rsidP="00774337"/>
        </w:tc>
        <w:tc>
          <w:tcPr>
            <w:tcW w:w="458" w:type="pct"/>
          </w:tcPr>
          <w:p w:rsidR="00236309" w:rsidRPr="00774337" w:rsidRDefault="00236309" w:rsidP="00774337"/>
        </w:tc>
        <w:tc>
          <w:tcPr>
            <w:tcW w:w="611" w:type="pct"/>
          </w:tcPr>
          <w:p w:rsidR="00236309" w:rsidRPr="00774337" w:rsidRDefault="00236309" w:rsidP="00774337"/>
        </w:tc>
        <w:tc>
          <w:tcPr>
            <w:tcW w:w="457" w:type="pct"/>
          </w:tcPr>
          <w:p w:rsidR="00236309" w:rsidRPr="00774337" w:rsidRDefault="00236309" w:rsidP="00774337"/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  <w:tr w:rsidR="00236309" w:rsidRPr="00774337" w:rsidTr="004A580F">
        <w:tc>
          <w:tcPr>
            <w:tcW w:w="1292" w:type="pct"/>
          </w:tcPr>
          <w:p w:rsidR="00236309" w:rsidRPr="00774337" w:rsidRDefault="00236309" w:rsidP="00774337"/>
        </w:tc>
        <w:tc>
          <w:tcPr>
            <w:tcW w:w="892" w:type="pct"/>
          </w:tcPr>
          <w:p w:rsidR="00236309" w:rsidRPr="00774337" w:rsidRDefault="00236309" w:rsidP="00774337">
            <w:pPr>
              <w:jc w:val="center"/>
            </w:pPr>
          </w:p>
        </w:tc>
        <w:tc>
          <w:tcPr>
            <w:tcW w:w="699" w:type="pct"/>
          </w:tcPr>
          <w:p w:rsidR="00236309" w:rsidRPr="00774337" w:rsidRDefault="00236309" w:rsidP="00774337"/>
        </w:tc>
        <w:tc>
          <w:tcPr>
            <w:tcW w:w="458" w:type="pct"/>
          </w:tcPr>
          <w:p w:rsidR="00236309" w:rsidRPr="00774337" w:rsidRDefault="00236309" w:rsidP="00774337"/>
        </w:tc>
        <w:tc>
          <w:tcPr>
            <w:tcW w:w="611" w:type="pct"/>
          </w:tcPr>
          <w:p w:rsidR="00236309" w:rsidRPr="00774337" w:rsidRDefault="00236309" w:rsidP="00774337"/>
        </w:tc>
        <w:tc>
          <w:tcPr>
            <w:tcW w:w="457" w:type="pct"/>
          </w:tcPr>
          <w:p w:rsidR="00236309" w:rsidRPr="00774337" w:rsidRDefault="00236309" w:rsidP="00774337"/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  <w:tr w:rsidR="00236309" w:rsidRPr="00774337" w:rsidTr="004A580F">
        <w:tc>
          <w:tcPr>
            <w:tcW w:w="1292" w:type="pct"/>
          </w:tcPr>
          <w:p w:rsidR="00236309" w:rsidRPr="00774337" w:rsidRDefault="00236309" w:rsidP="00774337"/>
        </w:tc>
        <w:tc>
          <w:tcPr>
            <w:tcW w:w="892" w:type="pct"/>
          </w:tcPr>
          <w:p w:rsidR="00236309" w:rsidRPr="00774337" w:rsidRDefault="00236309" w:rsidP="00774337">
            <w:pPr>
              <w:jc w:val="center"/>
            </w:pPr>
          </w:p>
        </w:tc>
        <w:tc>
          <w:tcPr>
            <w:tcW w:w="699" w:type="pct"/>
          </w:tcPr>
          <w:p w:rsidR="00236309" w:rsidRPr="00774337" w:rsidRDefault="00236309" w:rsidP="00774337"/>
        </w:tc>
        <w:tc>
          <w:tcPr>
            <w:tcW w:w="458" w:type="pct"/>
          </w:tcPr>
          <w:p w:rsidR="00236309" w:rsidRPr="00774337" w:rsidRDefault="00236309" w:rsidP="00774337"/>
        </w:tc>
        <w:tc>
          <w:tcPr>
            <w:tcW w:w="611" w:type="pct"/>
          </w:tcPr>
          <w:p w:rsidR="00236309" w:rsidRPr="00774337" w:rsidRDefault="00236309" w:rsidP="00774337"/>
        </w:tc>
        <w:tc>
          <w:tcPr>
            <w:tcW w:w="457" w:type="pct"/>
          </w:tcPr>
          <w:p w:rsidR="00236309" w:rsidRPr="00774337" w:rsidRDefault="00236309" w:rsidP="00774337"/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  <w:tr w:rsidR="00236309" w:rsidRPr="00774337" w:rsidTr="004A580F">
        <w:tc>
          <w:tcPr>
            <w:tcW w:w="1292" w:type="pct"/>
          </w:tcPr>
          <w:p w:rsidR="00236309" w:rsidRPr="00774337" w:rsidRDefault="00236309" w:rsidP="00774337"/>
        </w:tc>
        <w:tc>
          <w:tcPr>
            <w:tcW w:w="892" w:type="pct"/>
          </w:tcPr>
          <w:p w:rsidR="00236309" w:rsidRPr="00774337" w:rsidRDefault="00236309" w:rsidP="00774337">
            <w:pPr>
              <w:jc w:val="center"/>
            </w:pPr>
          </w:p>
        </w:tc>
        <w:tc>
          <w:tcPr>
            <w:tcW w:w="699" w:type="pct"/>
          </w:tcPr>
          <w:p w:rsidR="00236309" w:rsidRPr="00774337" w:rsidRDefault="00236309" w:rsidP="00774337"/>
        </w:tc>
        <w:tc>
          <w:tcPr>
            <w:tcW w:w="458" w:type="pct"/>
          </w:tcPr>
          <w:p w:rsidR="00236309" w:rsidRPr="00774337" w:rsidRDefault="00236309" w:rsidP="00774337"/>
        </w:tc>
        <w:tc>
          <w:tcPr>
            <w:tcW w:w="611" w:type="pct"/>
          </w:tcPr>
          <w:p w:rsidR="00236309" w:rsidRPr="00774337" w:rsidRDefault="00236309" w:rsidP="00774337"/>
        </w:tc>
        <w:tc>
          <w:tcPr>
            <w:tcW w:w="457" w:type="pct"/>
          </w:tcPr>
          <w:p w:rsidR="00236309" w:rsidRPr="00774337" w:rsidRDefault="00236309" w:rsidP="00774337"/>
        </w:tc>
        <w:tc>
          <w:tcPr>
            <w:tcW w:w="226" w:type="pct"/>
          </w:tcPr>
          <w:p w:rsidR="00236309" w:rsidRPr="00774337" w:rsidRDefault="00236309" w:rsidP="00774337"/>
        </w:tc>
        <w:tc>
          <w:tcPr>
            <w:tcW w:w="365" w:type="pct"/>
          </w:tcPr>
          <w:p w:rsidR="00236309" w:rsidRPr="00774337" w:rsidRDefault="00236309" w:rsidP="00774337"/>
        </w:tc>
      </w:tr>
    </w:tbl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r w:rsidRPr="00774337">
              <w:t>Objectif</w:t>
            </w:r>
          </w:p>
        </w:tc>
        <w:tc>
          <w:tcPr>
            <w:tcW w:w="6513" w:type="dxa"/>
          </w:tcPr>
          <w:p w:rsidR="000F7F3B" w:rsidRPr="004F5E8A" w:rsidRDefault="003B7149" w:rsidP="00645342">
            <w:r>
              <w:rPr>
                <w:rStyle w:val="markedcontent"/>
              </w:rPr>
              <w:t>Appréhender la microbiologie industrielle classique ainsi que la biotechnologie</w:t>
            </w:r>
            <w:r w:rsidR="00720153">
              <w:t xml:space="preserve"> </w:t>
            </w:r>
            <w:r>
              <w:rPr>
                <w:rStyle w:val="markedcontent"/>
              </w:rPr>
              <w:t>moléculaire moderne.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72021B" w:rsidRDefault="00326DB9" w:rsidP="00720153">
            <w:r w:rsidRPr="0072021B">
              <w:t xml:space="preserve">Unité d’enseignement Fondamentale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Contenu succinct</w:t>
            </w:r>
          </w:p>
        </w:tc>
        <w:tc>
          <w:tcPr>
            <w:tcW w:w="6513" w:type="dxa"/>
          </w:tcPr>
          <w:p w:rsidR="0042399D" w:rsidRPr="0072021B" w:rsidRDefault="00720153" w:rsidP="00D71ECB">
            <w:r>
              <w:t>Production de métabolites</w:t>
            </w:r>
            <w:r w:rsidR="00D71ECB">
              <w:t xml:space="preserve"> et </w:t>
            </w:r>
            <w:r>
              <w:rPr>
                <w:rStyle w:val="markedcontent"/>
              </w:rPr>
              <w:t>améliorations de processus technologiques par des techniques</w:t>
            </w:r>
            <w:r w:rsidR="00D71ECB">
              <w:t xml:space="preserve"> </w:t>
            </w:r>
            <w:r>
              <w:rPr>
                <w:rStyle w:val="markedcontent"/>
              </w:rPr>
              <w:t>moderne de Biologie Moléculaire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Crédits de la matière</w:t>
            </w:r>
          </w:p>
        </w:tc>
        <w:tc>
          <w:tcPr>
            <w:tcW w:w="6513" w:type="dxa"/>
          </w:tcPr>
          <w:p w:rsidR="0042399D" w:rsidRPr="0072021B" w:rsidRDefault="003B7149" w:rsidP="003B7149">
            <w:r>
              <w:rPr>
                <w:rStyle w:val="markedcontent"/>
              </w:rPr>
              <w:t>Crédits : 6</w:t>
            </w:r>
            <w:r>
              <w:br/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Coefficient de la matière</w:t>
            </w:r>
          </w:p>
        </w:tc>
        <w:tc>
          <w:tcPr>
            <w:tcW w:w="6513" w:type="dxa"/>
          </w:tcPr>
          <w:p w:rsidR="0042399D" w:rsidRPr="0072021B" w:rsidRDefault="00B0025A" w:rsidP="00774337">
            <w:r w:rsidRPr="0072021B">
              <w:t>Coefficient : 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72021B" w:rsidRDefault="000D6CE6" w:rsidP="00774337">
            <w:r>
              <w:t>15%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72021B" w:rsidRDefault="000D6CE6" w:rsidP="00774337">
            <w:r>
              <w:t>10%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r w:rsidRPr="00774337">
              <w:t>Calcul Moyenne C.C</w:t>
            </w:r>
          </w:p>
        </w:tc>
        <w:tc>
          <w:tcPr>
            <w:tcW w:w="6513" w:type="dxa"/>
          </w:tcPr>
          <w:p w:rsidR="0042399D" w:rsidRPr="0072021B" w:rsidRDefault="0042399D" w:rsidP="00774337"/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r w:rsidRPr="00774337">
              <w:t>Compétences visées</w:t>
            </w:r>
          </w:p>
        </w:tc>
        <w:tc>
          <w:tcPr>
            <w:tcW w:w="6513" w:type="dxa"/>
          </w:tcPr>
          <w:p w:rsidR="00720153" w:rsidRDefault="005348B6" w:rsidP="00D71ECB">
            <w:pPr>
              <w:pStyle w:val="NormalWeb"/>
              <w:spacing w:before="0" w:beforeAutospacing="0" w:after="0" w:afterAutospacing="0"/>
            </w:pPr>
            <w:r>
              <w:t xml:space="preserve">- </w:t>
            </w:r>
            <w:r w:rsidR="00720153">
              <w:t>Mobiliser les concepts fondamentaux de Microbiologie </w:t>
            </w:r>
          </w:p>
          <w:p w:rsidR="00720153" w:rsidRDefault="005348B6" w:rsidP="00D71ECB">
            <w:pPr>
              <w:pStyle w:val="NormalWeb"/>
              <w:spacing w:before="0" w:beforeAutospacing="0" w:after="0" w:afterAutospacing="0"/>
            </w:pPr>
            <w:r>
              <w:t xml:space="preserve">- </w:t>
            </w:r>
            <w:r w:rsidR="00720153">
              <w:t>Analyser et synthétiser des données en vue de leur exploitation</w:t>
            </w:r>
          </w:p>
          <w:p w:rsidR="0042399D" w:rsidRPr="0072021B" w:rsidRDefault="005348B6" w:rsidP="00D71ECB">
            <w:pPr>
              <w:pStyle w:val="NormalWeb"/>
              <w:spacing w:before="0" w:beforeAutospacing="0" w:after="0" w:afterAutospacing="0"/>
            </w:pPr>
            <w:r>
              <w:t xml:space="preserve">- </w:t>
            </w:r>
            <w:r w:rsidR="001E1A59" w:rsidRPr="0072021B">
              <w:t>Opt</w:t>
            </w:r>
            <w:r w:rsidR="00720153">
              <w:t>imiser</w:t>
            </w:r>
            <w:r w:rsidR="001E1A59" w:rsidRPr="0072021B">
              <w:t xml:space="preserve"> </w:t>
            </w:r>
            <w:r w:rsidR="00720153">
              <w:t>l</w:t>
            </w:r>
            <w:r w:rsidR="001E1A59" w:rsidRPr="0072021B">
              <w:t xml:space="preserve">es </w:t>
            </w:r>
            <w:r w:rsidR="00720153">
              <w:t>procédés de production</w:t>
            </w:r>
            <w:r w:rsidR="001E1A59" w:rsidRPr="0072021B">
              <w:t xml:space="preserve"> 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992"/>
        <w:gridCol w:w="567"/>
        <w:gridCol w:w="709"/>
        <w:gridCol w:w="992"/>
        <w:gridCol w:w="1559"/>
        <w:gridCol w:w="142"/>
        <w:gridCol w:w="1559"/>
        <w:gridCol w:w="1418"/>
      </w:tblGrid>
      <w:tr w:rsidR="007F3496" w:rsidRPr="00774337" w:rsidTr="004A580F">
        <w:tc>
          <w:tcPr>
            <w:tcW w:w="9606" w:type="dxa"/>
            <w:gridSpan w:val="9"/>
            <w:shd w:val="clear" w:color="auto" w:fill="F2F2F2"/>
          </w:tcPr>
          <w:p w:rsidR="007F3496" w:rsidRPr="00774337" w:rsidRDefault="007F3496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4A580F">
        <w:tc>
          <w:tcPr>
            <w:tcW w:w="9606" w:type="dxa"/>
            <w:gridSpan w:val="9"/>
            <w:shd w:val="clear" w:color="auto" w:fill="F2F2F2"/>
          </w:tcPr>
          <w:p w:rsidR="00A54588" w:rsidRPr="00774337" w:rsidRDefault="00595FC4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3394C" w:rsidRPr="00774337" w:rsidTr="004A580F">
        <w:tc>
          <w:tcPr>
            <w:tcW w:w="1668" w:type="dxa"/>
            <w:vAlign w:val="center"/>
          </w:tcPr>
          <w:p w:rsidR="0083394C" w:rsidRPr="00774337" w:rsidRDefault="0083394C" w:rsidP="00774337">
            <w:pPr>
              <w:jc w:val="center"/>
            </w:pPr>
            <w:r>
              <w:t>Devoir</w:t>
            </w:r>
          </w:p>
        </w:tc>
        <w:tc>
          <w:tcPr>
            <w:tcW w:w="992" w:type="dxa"/>
            <w:vAlign w:val="center"/>
          </w:tcPr>
          <w:p w:rsidR="0083394C" w:rsidRPr="00774337" w:rsidRDefault="0083394C" w:rsidP="0083394C">
            <w:pPr>
              <w:jc w:val="center"/>
            </w:pPr>
            <w:r w:rsidRPr="00774337">
              <w:t xml:space="preserve">Type </w:t>
            </w: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83394C" w:rsidRPr="00774337" w:rsidRDefault="0083394C" w:rsidP="0083394C">
            <w:pPr>
              <w:jc w:val="center"/>
            </w:pPr>
            <w:r w:rsidRPr="00774337">
              <w:t>Doc autorisé </w:t>
            </w:r>
          </w:p>
        </w:tc>
        <w:tc>
          <w:tcPr>
            <w:tcW w:w="2693" w:type="dxa"/>
            <w:gridSpan w:val="3"/>
            <w:vAlign w:val="center"/>
          </w:tcPr>
          <w:p w:rsidR="0083394C" w:rsidRPr="00774337" w:rsidRDefault="0083394C" w:rsidP="00774337">
            <w:pPr>
              <w:jc w:val="center"/>
            </w:pPr>
            <w:r w:rsidRPr="00774337">
              <w:t>Barème</w:t>
            </w:r>
          </w:p>
        </w:tc>
        <w:tc>
          <w:tcPr>
            <w:tcW w:w="1559" w:type="dxa"/>
            <w:vAlign w:val="center"/>
          </w:tcPr>
          <w:p w:rsidR="0083394C" w:rsidRPr="00774337" w:rsidRDefault="0083394C" w:rsidP="00774337">
            <w:pPr>
              <w:jc w:val="center"/>
            </w:pPr>
            <w:r w:rsidRPr="00774337">
              <w:t>Echange après évaluation</w:t>
            </w:r>
          </w:p>
          <w:p w:rsidR="0083394C" w:rsidRPr="00774337" w:rsidRDefault="0083394C" w:rsidP="00774337">
            <w:pPr>
              <w:jc w:val="center"/>
            </w:pPr>
            <w:r w:rsidRPr="00774337">
              <w:t>(date Consult. copie)</w:t>
            </w:r>
          </w:p>
        </w:tc>
        <w:tc>
          <w:tcPr>
            <w:tcW w:w="1418" w:type="dxa"/>
            <w:vAlign w:val="center"/>
          </w:tcPr>
          <w:p w:rsidR="0083394C" w:rsidRPr="00774337" w:rsidRDefault="0083394C" w:rsidP="0083394C">
            <w:pPr>
              <w:jc w:val="center"/>
            </w:pPr>
            <w:r w:rsidRPr="00774337">
              <w:t xml:space="preserve">Critères évaluation </w:t>
            </w:r>
          </w:p>
        </w:tc>
      </w:tr>
      <w:tr w:rsidR="00FA5589" w:rsidRPr="00774337" w:rsidTr="004A580F">
        <w:tc>
          <w:tcPr>
            <w:tcW w:w="1668" w:type="dxa"/>
          </w:tcPr>
          <w:p w:rsidR="00FA5589" w:rsidRPr="00774337" w:rsidRDefault="00FA5589" w:rsidP="00774337">
            <w:pPr>
              <w:jc w:val="center"/>
            </w:pPr>
          </w:p>
        </w:tc>
        <w:tc>
          <w:tcPr>
            <w:tcW w:w="992" w:type="dxa"/>
          </w:tcPr>
          <w:p w:rsidR="00FA5589" w:rsidRPr="00774337" w:rsidRDefault="00FA5589" w:rsidP="0083394C">
            <w:pPr>
              <w:jc w:val="center"/>
            </w:pPr>
            <w:r>
              <w:t>E</w:t>
            </w:r>
          </w:p>
        </w:tc>
        <w:tc>
          <w:tcPr>
            <w:tcW w:w="1276" w:type="dxa"/>
            <w:gridSpan w:val="2"/>
          </w:tcPr>
          <w:p w:rsidR="00FA5589" w:rsidRPr="00774337" w:rsidRDefault="00FA5589" w:rsidP="00774337">
            <w:pPr>
              <w:jc w:val="center"/>
            </w:pPr>
            <w:r>
              <w:t>oui</w:t>
            </w:r>
          </w:p>
        </w:tc>
        <w:tc>
          <w:tcPr>
            <w:tcW w:w="2693" w:type="dxa"/>
            <w:gridSpan w:val="3"/>
          </w:tcPr>
          <w:p w:rsidR="00FA5589" w:rsidRDefault="00FA5589" w:rsidP="0083394C">
            <w:r>
              <w:t xml:space="preserve">08 Questions ( 15 pts): </w:t>
            </w:r>
          </w:p>
          <w:p w:rsidR="00FA5589" w:rsidRPr="00774337" w:rsidRDefault="00FA5589" w:rsidP="0083394C">
            <w:r>
              <w:t>1 (1pt); 2 (1pt); 3 (4 pts); 4 (1pt); 5 (2 pt);6 (4 pts); 7 (0.5 pt); 8 (1.5 pt)</w:t>
            </w:r>
          </w:p>
        </w:tc>
        <w:tc>
          <w:tcPr>
            <w:tcW w:w="1559" w:type="dxa"/>
          </w:tcPr>
          <w:p w:rsidR="00FA5589" w:rsidRPr="00774337" w:rsidRDefault="005348B6" w:rsidP="005348B6">
            <w:pPr>
              <w:jc w:val="center"/>
            </w:pPr>
            <w:r>
              <w:t>21</w:t>
            </w:r>
            <w:r w:rsidR="00F42FF1">
              <w:t>/</w:t>
            </w:r>
            <w:r>
              <w:t>01</w:t>
            </w:r>
            <w:r w:rsidR="00F42FF1">
              <w:t>/202</w:t>
            </w:r>
            <w:r>
              <w:t>4</w:t>
            </w:r>
            <w:r w:rsidR="00F42FF1">
              <w:t xml:space="preserve"> </w:t>
            </w:r>
          </w:p>
        </w:tc>
        <w:tc>
          <w:tcPr>
            <w:tcW w:w="1418" w:type="dxa"/>
          </w:tcPr>
          <w:p w:rsidR="00FA5589" w:rsidRPr="00774337" w:rsidRDefault="00A1160C" w:rsidP="00774337">
            <w:pPr>
              <w:jc w:val="center"/>
            </w:pPr>
            <w:r>
              <w:t>S,</w:t>
            </w:r>
            <w:r w:rsidR="00FA5589">
              <w:t>D, R</w:t>
            </w:r>
          </w:p>
        </w:tc>
      </w:tr>
      <w:tr w:rsidR="00595FC4" w:rsidRPr="00774337" w:rsidTr="004A580F">
        <w:tc>
          <w:tcPr>
            <w:tcW w:w="9606" w:type="dxa"/>
            <w:gridSpan w:val="9"/>
            <w:shd w:val="clear" w:color="auto" w:fill="F2F2F2"/>
          </w:tcPr>
          <w:p w:rsidR="00595FC4" w:rsidRPr="00774337" w:rsidRDefault="00595FC4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FA5589" w:rsidRPr="00774337" w:rsidTr="004A580F">
        <w:tc>
          <w:tcPr>
            <w:tcW w:w="3227" w:type="dxa"/>
            <w:gridSpan w:val="3"/>
            <w:vAlign w:val="center"/>
          </w:tcPr>
          <w:p w:rsidR="00FA5589" w:rsidRPr="00774337" w:rsidRDefault="00FA5589" w:rsidP="00774337">
            <w:pPr>
              <w:jc w:val="center"/>
            </w:pPr>
            <w:r>
              <w:t>Evaluation orale + Participation aux TD</w:t>
            </w:r>
          </w:p>
          <w:p w:rsidR="00FA5589" w:rsidRPr="00774337" w:rsidRDefault="00FA5589" w:rsidP="00774337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FA5589" w:rsidRPr="00774337" w:rsidRDefault="00FA5589" w:rsidP="00FA5589">
            <w:pPr>
              <w:jc w:val="center"/>
            </w:pPr>
            <w:r w:rsidRPr="00774337">
              <w:t>Doc autorisé </w:t>
            </w:r>
          </w:p>
        </w:tc>
        <w:tc>
          <w:tcPr>
            <w:tcW w:w="1559" w:type="dxa"/>
            <w:vAlign w:val="center"/>
          </w:tcPr>
          <w:p w:rsidR="00FA5589" w:rsidRPr="00774337" w:rsidRDefault="00FA5589" w:rsidP="00774337">
            <w:pPr>
              <w:jc w:val="center"/>
            </w:pPr>
            <w:r w:rsidRPr="00774337">
              <w:t>Barème</w:t>
            </w:r>
          </w:p>
        </w:tc>
        <w:tc>
          <w:tcPr>
            <w:tcW w:w="3119" w:type="dxa"/>
            <w:gridSpan w:val="3"/>
            <w:vAlign w:val="center"/>
          </w:tcPr>
          <w:p w:rsidR="00FA5589" w:rsidRPr="00774337" w:rsidRDefault="00FA5589" w:rsidP="00103A38">
            <w:pPr>
              <w:jc w:val="center"/>
            </w:pPr>
            <w:r w:rsidRPr="00774337">
              <w:t xml:space="preserve">Critères évaluation </w:t>
            </w:r>
          </w:p>
        </w:tc>
      </w:tr>
      <w:tr w:rsidR="00103A38" w:rsidRPr="00774337" w:rsidTr="004A580F">
        <w:tc>
          <w:tcPr>
            <w:tcW w:w="3227" w:type="dxa"/>
            <w:gridSpan w:val="3"/>
          </w:tcPr>
          <w:p w:rsidR="00103A38" w:rsidRPr="00774337" w:rsidRDefault="00103A38" w:rsidP="00774337">
            <w:pPr>
              <w:jc w:val="center"/>
            </w:pPr>
          </w:p>
        </w:tc>
        <w:tc>
          <w:tcPr>
            <w:tcW w:w="1701" w:type="dxa"/>
            <w:gridSpan w:val="2"/>
          </w:tcPr>
          <w:p w:rsidR="00103A38" w:rsidRPr="00774337" w:rsidRDefault="00103A38" w:rsidP="00774337">
            <w:pPr>
              <w:jc w:val="center"/>
            </w:pPr>
            <w:r>
              <w:t>Oui</w:t>
            </w:r>
          </w:p>
        </w:tc>
        <w:tc>
          <w:tcPr>
            <w:tcW w:w="1559" w:type="dxa"/>
          </w:tcPr>
          <w:p w:rsidR="00103A38" w:rsidRDefault="00103A38" w:rsidP="004A580F">
            <w:pPr>
              <w:jc w:val="center"/>
            </w:pPr>
            <w:r>
              <w:t>5 pt</w:t>
            </w:r>
          </w:p>
          <w:p w:rsidR="00103A38" w:rsidRPr="00774337" w:rsidRDefault="00103A38" w:rsidP="00E27395"/>
        </w:tc>
        <w:tc>
          <w:tcPr>
            <w:tcW w:w="3119" w:type="dxa"/>
            <w:gridSpan w:val="3"/>
          </w:tcPr>
          <w:p w:rsidR="00F42FF1" w:rsidRDefault="00F42FF1" w:rsidP="004A580F">
            <w:r>
              <w:t>-</w:t>
            </w:r>
            <w:r w:rsidR="004A580F">
              <w:t xml:space="preserve"> </w:t>
            </w:r>
            <w:r>
              <w:t>R</w:t>
            </w:r>
            <w:r w:rsidR="00103A38">
              <w:t>éponse</w:t>
            </w:r>
            <w:r w:rsidR="004A580F">
              <w:t>s</w:t>
            </w:r>
            <w:r w:rsidR="00103A38">
              <w:t xml:space="preserve"> </w:t>
            </w:r>
            <w:r w:rsidR="004A580F">
              <w:t>aux questions</w:t>
            </w:r>
            <w:r w:rsidR="00103A38">
              <w:t xml:space="preserve"> </w:t>
            </w:r>
          </w:p>
          <w:p w:rsidR="00103A38" w:rsidRPr="00774337" w:rsidRDefault="004A580F" w:rsidP="004A580F">
            <w:r>
              <w:t xml:space="preserve">- </w:t>
            </w:r>
            <w:r w:rsidR="00F42FF1">
              <w:t>P</w:t>
            </w:r>
            <w:r w:rsidR="00103A38">
              <w:t>articipation au TD</w:t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:</w:t>
      </w:r>
      <w:r w:rsidR="00AC718F">
        <w:t>A=</w:t>
      </w:r>
      <w:r w:rsidR="001D1D3B">
        <w:t>Analyse</w:t>
      </w:r>
      <w:r w:rsidR="006B258A">
        <w:t xml:space="preserve">, </w:t>
      </w:r>
      <w:r w:rsidR="00AC718F">
        <w:t>S=</w:t>
      </w:r>
      <w:proofErr w:type="spellStart"/>
      <w:r w:rsidR="001D1D3B">
        <w:t>synthèse</w:t>
      </w:r>
      <w:r w:rsidR="006B258A">
        <w:t>,</w:t>
      </w:r>
      <w:r w:rsidR="00AC718F">
        <w:t>AR</w:t>
      </w:r>
      <w:proofErr w:type="spellEnd"/>
      <w:r w:rsidR="00AC718F">
        <w:t>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A25295" w:rsidRDefault="00A25295" w:rsidP="00A25295">
      <w:pPr>
        <w:pStyle w:val="Paragraphedeliste"/>
      </w:pPr>
    </w:p>
    <w:p w:rsidR="00BB3618" w:rsidRDefault="00BB361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r w:rsidRPr="00774337">
              <w:t>Adresses Plateformes</w:t>
            </w:r>
          </w:p>
        </w:tc>
        <w:tc>
          <w:tcPr>
            <w:tcW w:w="6938" w:type="dxa"/>
          </w:tcPr>
          <w:p w:rsidR="003530C8" w:rsidRPr="003530C8" w:rsidRDefault="002406F2" w:rsidP="003530C8">
            <w:r w:rsidRPr="003530C8">
              <w:fldChar w:fldCharType="begin"/>
            </w:r>
            <w:r w:rsidR="003530C8" w:rsidRPr="003530C8">
              <w:instrText xml:space="preserve"> HYPERLINK "http://moodle.univ-eltarf.dz/" </w:instrText>
            </w:r>
            <w:r w:rsidRPr="003530C8">
              <w:fldChar w:fldCharType="separate"/>
            </w:r>
            <w:r w:rsidR="003530C8" w:rsidRPr="003530C8">
              <w:rPr>
                <w:sz w:val="27"/>
                <w:szCs w:val="27"/>
              </w:rPr>
              <w:t xml:space="preserve">Plateforme MOODLE </w:t>
            </w:r>
            <w:proofErr w:type="spellStart"/>
            <w:r w:rsidR="003530C8" w:rsidRPr="003530C8">
              <w:rPr>
                <w:sz w:val="27"/>
                <w:szCs w:val="27"/>
              </w:rPr>
              <w:t>Elearning</w:t>
            </w:r>
            <w:proofErr w:type="spellEnd"/>
          </w:p>
          <w:p w:rsidR="0042399D" w:rsidRPr="00774337" w:rsidRDefault="002406F2" w:rsidP="003530C8">
            <w:r w:rsidRPr="003530C8">
              <w:fldChar w:fldCharType="end"/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r w:rsidRPr="00774337">
              <w:t>Noms Applications (Web, réseau local)</w:t>
            </w:r>
          </w:p>
        </w:tc>
        <w:tc>
          <w:tcPr>
            <w:tcW w:w="6938" w:type="dxa"/>
          </w:tcPr>
          <w:p w:rsidR="0042399D" w:rsidRPr="00774337" w:rsidRDefault="0042399D" w:rsidP="00774337"/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r w:rsidRPr="00774337">
              <w:t xml:space="preserve">Polycopiés </w:t>
            </w:r>
          </w:p>
        </w:tc>
        <w:tc>
          <w:tcPr>
            <w:tcW w:w="6938" w:type="dxa"/>
          </w:tcPr>
          <w:p w:rsidR="00606FA1" w:rsidRPr="0035789C" w:rsidRDefault="004A580F" w:rsidP="00774337">
            <w:r>
              <w:t>Fichier PDF</w:t>
            </w:r>
          </w:p>
        </w:tc>
      </w:tr>
    </w:tbl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673AFF" w:rsidRPr="00774337" w:rsidRDefault="00673AFF" w:rsidP="00774337"/>
          <w:p w:rsidR="00673AFF" w:rsidRPr="00343D13" w:rsidRDefault="00343D13" w:rsidP="00A16B75">
            <w:r>
              <w:t xml:space="preserve">Avoir des bases </w:t>
            </w:r>
            <w:r w:rsidR="00A16B75">
              <w:t>en</w:t>
            </w:r>
            <w:r w:rsidR="00914049">
              <w:t xml:space="preserve"> microbiologie</w:t>
            </w:r>
            <w:r w:rsidRPr="00343D13">
              <w:t xml:space="preserve">, biochimie </w:t>
            </w:r>
            <w:r w:rsidR="00A16B75">
              <w:t>et  biotechnologie</w:t>
            </w:r>
          </w:p>
          <w:p w:rsidR="00673AFF" w:rsidRPr="00774337" w:rsidRDefault="00673AFF" w:rsidP="00774337"/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A9123C" w:rsidRDefault="00A9123C" w:rsidP="00A9123C">
            <w:r>
              <w:t>Favoriser la compréhension et l’engagement des étudiants</w:t>
            </w:r>
          </w:p>
          <w:p w:rsidR="00673AFF" w:rsidRPr="00774337" w:rsidRDefault="00A9123C" w:rsidP="00A9123C">
            <w:r>
              <w:t>·</w:t>
            </w:r>
          </w:p>
        </w:tc>
      </w:tr>
    </w:tbl>
    <w:p w:rsidR="00D144DB" w:rsidRDefault="00D144DB" w:rsidP="00D144D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7058"/>
      </w:tblGrid>
      <w:tr w:rsidR="002D07C3" w:rsidRPr="00774337" w:rsidTr="00A25295">
        <w:tc>
          <w:tcPr>
            <w:tcW w:w="9747" w:type="dxa"/>
            <w:gridSpan w:val="2"/>
            <w:shd w:val="clear" w:color="auto" w:fill="F2F2F2"/>
          </w:tcPr>
          <w:p w:rsidR="002D07C3" w:rsidRPr="00774337" w:rsidRDefault="002D07C3" w:rsidP="00774337">
            <w:pPr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125AF4" w:rsidTr="00A25295">
        <w:tc>
          <w:tcPr>
            <w:tcW w:w="2689" w:type="dxa"/>
          </w:tcPr>
          <w:p w:rsidR="004A3421" w:rsidRPr="00774337" w:rsidRDefault="004A3421" w:rsidP="00774337">
            <w:r w:rsidRPr="00774337">
              <w:t>Livres et ressources numériques</w:t>
            </w:r>
          </w:p>
        </w:tc>
        <w:tc>
          <w:tcPr>
            <w:tcW w:w="7058" w:type="dxa"/>
          </w:tcPr>
          <w:p w:rsidR="004A3421" w:rsidRPr="004A580F" w:rsidRDefault="004A3421" w:rsidP="00774337"/>
          <w:p w:rsidR="004905B4" w:rsidRPr="004A580F" w:rsidRDefault="00EC15F2" w:rsidP="004905B4">
            <w:pPr>
              <w:pStyle w:val="NormalWeb"/>
              <w:spacing w:before="0" w:beforeAutospacing="0" w:after="0" w:afterAutospacing="0"/>
            </w:pPr>
            <w:r w:rsidRPr="004A580F">
              <w:t xml:space="preserve">Génie fermentaire. Travaux pratiques. Ed: Paris </w:t>
            </w:r>
            <w:proofErr w:type="spellStart"/>
            <w:r w:rsidRPr="004A580F">
              <w:t>Doin</w:t>
            </w:r>
            <w:proofErr w:type="spellEnd"/>
            <w:r w:rsidRPr="004A580F">
              <w:t>, 1991.</w:t>
            </w:r>
          </w:p>
          <w:p w:rsidR="004905B4" w:rsidRPr="004A580F" w:rsidRDefault="00EC15F2" w:rsidP="004905B4">
            <w:pPr>
              <w:pStyle w:val="NormalWeb"/>
              <w:spacing w:before="0" w:beforeAutospacing="0" w:after="0" w:afterAutospacing="0"/>
            </w:pPr>
            <w:r w:rsidRPr="004A580F">
              <w:t xml:space="preserve">Biotechnologies. Principes et méthodes. Ed: Paris </w:t>
            </w:r>
            <w:proofErr w:type="spellStart"/>
            <w:r w:rsidRPr="004A580F">
              <w:t>Doin</w:t>
            </w:r>
            <w:proofErr w:type="spellEnd"/>
            <w:r w:rsidRPr="004A580F">
              <w:t>, 1992.</w:t>
            </w:r>
          </w:p>
          <w:p w:rsidR="004905B4" w:rsidRPr="00125AF4" w:rsidRDefault="00EC15F2" w:rsidP="004905B4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  <w:r w:rsidRPr="004A580F">
              <w:t xml:space="preserve">Microbiologie industrielle. Les micro-organismes d'intérêt industriel. </w:t>
            </w:r>
            <w:r w:rsidRPr="00125AF4">
              <w:rPr>
                <w:lang w:val="en-GB"/>
              </w:rPr>
              <w:t>Ed : Paris Tec et Doc-Lavoisier-APRIA, 1993.</w:t>
            </w:r>
          </w:p>
          <w:p w:rsidR="005F6BBF" w:rsidRDefault="002406F2" w:rsidP="00A25295">
            <w:pPr>
              <w:spacing w:before="100" w:beforeAutospacing="1" w:after="100" w:afterAutospacing="1"/>
              <w:outlineLvl w:val="0"/>
              <w:rPr>
                <w:lang w:val="en-US"/>
              </w:rPr>
            </w:pPr>
            <w:r>
              <w:fldChar w:fldCharType="begin"/>
            </w:r>
            <w:r w:rsidRPr="00125AF4">
              <w:rPr>
                <w:lang w:val="en-GB"/>
              </w:rPr>
              <w:instrText>HYPERLINK "https://www.sciencedirect.com/science/book/9780128163283" \o "Go to Recent Developments in Applied Microbiology and Biochemistry on ScienceDirect"</w:instrText>
            </w:r>
            <w:r>
              <w:fldChar w:fldCharType="separate"/>
            </w:r>
            <w:r w:rsidR="003B71EB" w:rsidRPr="004A580F">
              <w:rPr>
                <w:rStyle w:val="anchor-text"/>
                <w:lang w:val="en-US"/>
              </w:rPr>
              <w:t>Recent Developments in Applied Microbiology and Biochemistry</w:t>
            </w:r>
            <w:r>
              <w:fldChar w:fldCharType="end"/>
            </w:r>
            <w:r w:rsidR="003B71EB" w:rsidRPr="004A580F">
              <w:rPr>
                <w:b/>
                <w:bCs/>
                <w:lang w:val="en-US"/>
              </w:rPr>
              <w:t xml:space="preserve"> </w:t>
            </w:r>
            <w:r w:rsidR="003B71EB" w:rsidRPr="004A580F">
              <w:rPr>
                <w:lang w:val="en-US"/>
              </w:rPr>
              <w:t xml:space="preserve">Chapter 9 - </w:t>
            </w:r>
            <w:r w:rsidR="003B71EB" w:rsidRPr="004A580F">
              <w:rPr>
                <w:rStyle w:val="title-text"/>
                <w:lang w:val="en-US"/>
              </w:rPr>
              <w:t>Emerging Trends in the Industrial</w:t>
            </w:r>
            <w:r w:rsidR="003B71EB" w:rsidRPr="004A580F">
              <w:rPr>
                <w:kern w:val="36"/>
                <w:lang w:val="en-US"/>
              </w:rPr>
              <w:t xml:space="preserve"> Production of Chemical Products by Microorganisms </w:t>
            </w:r>
            <w:r w:rsidR="003B71EB" w:rsidRPr="004A580F">
              <w:rPr>
                <w:lang w:val="en-US"/>
              </w:rPr>
              <w:t>2019, Pages 107-125</w:t>
            </w:r>
          </w:p>
          <w:p w:rsidR="00A25295" w:rsidRDefault="00A25295" w:rsidP="00A25295">
            <w:pPr>
              <w:spacing w:before="100" w:beforeAutospacing="1" w:after="100" w:afterAutospacing="1"/>
              <w:outlineLvl w:val="0"/>
              <w:rPr>
                <w:lang w:val="en-US"/>
              </w:rPr>
            </w:pPr>
          </w:p>
          <w:p w:rsidR="00A25295" w:rsidRPr="00A25295" w:rsidRDefault="00A25295" w:rsidP="00A25295">
            <w:pPr>
              <w:spacing w:before="100" w:beforeAutospacing="1" w:after="100" w:afterAutospacing="1"/>
              <w:outlineLvl w:val="0"/>
              <w:rPr>
                <w:kern w:val="36"/>
                <w:lang w:val="en-US"/>
              </w:rPr>
            </w:pPr>
          </w:p>
        </w:tc>
      </w:tr>
      <w:tr w:rsidR="004A3421" w:rsidRPr="00EC15F2" w:rsidTr="00A25295">
        <w:tc>
          <w:tcPr>
            <w:tcW w:w="2689" w:type="dxa"/>
          </w:tcPr>
          <w:p w:rsidR="004A3421" w:rsidRPr="00774337" w:rsidRDefault="004A3421" w:rsidP="00774337">
            <w:r w:rsidRPr="00125AF4">
              <w:rPr>
                <w:lang w:val="en-GB"/>
              </w:rPr>
              <w:lastRenderedPageBreak/>
              <w:t xml:space="preserve"> </w:t>
            </w:r>
            <w:r w:rsidRPr="00774337">
              <w:t>Articles</w:t>
            </w:r>
          </w:p>
        </w:tc>
        <w:tc>
          <w:tcPr>
            <w:tcW w:w="7058" w:type="dxa"/>
          </w:tcPr>
          <w:p w:rsidR="00A02911" w:rsidRPr="004A580F" w:rsidRDefault="00A02911" w:rsidP="00A02911">
            <w:pPr>
              <w:pStyle w:val="Titre1"/>
              <w:numPr>
                <w:ilvl w:val="0"/>
                <w:numId w:val="0"/>
              </w:numPr>
              <w:spacing w:before="0" w:after="0"/>
              <w:jc w:val="lowKashida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GB" w:eastAsia="en-US"/>
              </w:rPr>
              <w:t xml:space="preserve">Use of date waste for lactic acid production by fed-batch culture using </w:t>
            </w:r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 w:eastAsia="en-US"/>
              </w:rPr>
              <w:t xml:space="preserve">Lactobacillus </w:t>
            </w:r>
            <w:proofErr w:type="spellStart"/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 w:eastAsia="en-US"/>
              </w:rPr>
              <w:t>casei</w:t>
            </w:r>
            <w:proofErr w:type="spell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GB" w:eastAsia="en-US"/>
              </w:rPr>
              <w:t xml:space="preserve"> subsp. </w:t>
            </w:r>
            <w:proofErr w:type="spellStart"/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GB" w:eastAsia="en-US"/>
              </w:rPr>
              <w:t>rhamnosus</w:t>
            </w:r>
            <w:proofErr w:type="spellEnd"/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 w:eastAsia="en-US"/>
              </w:rPr>
              <w:t xml:space="preserve">. </w:t>
            </w:r>
            <w:r w:rsidRPr="004A580F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  <w:lang w:val="en-US" w:eastAsia="en-US"/>
              </w:rPr>
              <w:t>Brazilian Journal of Microbiology</w:t>
            </w:r>
            <w:r w:rsidRPr="004A580F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en-US" w:eastAsia="en-US"/>
              </w:rPr>
              <w:t xml:space="preserve">. 46, 3, 893-902. </w:t>
            </w:r>
          </w:p>
          <w:p w:rsidR="004A3421" w:rsidRPr="004A580F" w:rsidRDefault="004A3421" w:rsidP="00774337">
            <w:pPr>
              <w:rPr>
                <w:lang w:val="en-US"/>
              </w:rPr>
            </w:pPr>
          </w:p>
          <w:p w:rsidR="005F6BBF" w:rsidRPr="004A580F" w:rsidRDefault="005F6BBF" w:rsidP="00774337">
            <w:pPr>
              <w:rPr>
                <w:lang w:val="en-US"/>
              </w:rPr>
            </w:pPr>
          </w:p>
        </w:tc>
      </w:tr>
      <w:tr w:rsidR="004A3421" w:rsidRPr="0035789C" w:rsidTr="00A25295">
        <w:tc>
          <w:tcPr>
            <w:tcW w:w="2689" w:type="dxa"/>
          </w:tcPr>
          <w:p w:rsidR="004A3421" w:rsidRPr="00774337" w:rsidRDefault="004A3421" w:rsidP="00774337">
            <w:r w:rsidRPr="00774337">
              <w:t>Polycopiés</w:t>
            </w:r>
          </w:p>
          <w:p w:rsidR="004A3421" w:rsidRPr="00774337" w:rsidRDefault="004A3421" w:rsidP="00774337"/>
          <w:p w:rsidR="004A3421" w:rsidRPr="00774337" w:rsidRDefault="004A3421" w:rsidP="00774337"/>
        </w:tc>
        <w:tc>
          <w:tcPr>
            <w:tcW w:w="7058" w:type="dxa"/>
          </w:tcPr>
          <w:p w:rsidR="005F6BBF" w:rsidRPr="004A580F" w:rsidRDefault="0035789C" w:rsidP="00A1160C">
            <w:r w:rsidRPr="004A580F">
              <w:rPr>
                <w:rFonts w:eastAsia="TimesNewRoman"/>
              </w:rPr>
              <w:t xml:space="preserve">Microbiologie industrielle et Biotechnologie </w:t>
            </w:r>
          </w:p>
        </w:tc>
      </w:tr>
      <w:tr w:rsidR="004A3421" w:rsidRPr="00774337" w:rsidTr="00A25295">
        <w:tc>
          <w:tcPr>
            <w:tcW w:w="2689" w:type="dxa"/>
          </w:tcPr>
          <w:p w:rsidR="004A3421" w:rsidRPr="00774337" w:rsidRDefault="004A3421" w:rsidP="00774337">
            <w:r w:rsidRPr="00774337">
              <w:t>Sites Web</w:t>
            </w:r>
          </w:p>
          <w:p w:rsidR="004A3421" w:rsidRPr="00774337" w:rsidRDefault="004A3421" w:rsidP="00774337"/>
        </w:tc>
        <w:tc>
          <w:tcPr>
            <w:tcW w:w="7058" w:type="dxa"/>
          </w:tcPr>
          <w:p w:rsidR="004A3421" w:rsidRPr="004A580F" w:rsidRDefault="005348B6" w:rsidP="005348B6">
            <w:r w:rsidRPr="004A580F">
              <w:t>Cours en ligne : Fermentation Approche pratique</w:t>
            </w:r>
          </w:p>
          <w:p w:rsidR="005F6BBF" w:rsidRPr="004A580F" w:rsidRDefault="00A25295" w:rsidP="00A25295">
            <w:pPr>
              <w:rPr>
                <w:color w:val="00487E"/>
              </w:rPr>
            </w:pPr>
            <w:r w:rsidRPr="00A25295">
              <w:rPr>
                <w:color w:val="00487E"/>
              </w:rPr>
              <w:t>https://snv-courses.univ-setif.dz/course/index.php?categoryid=123</w:t>
            </w:r>
          </w:p>
        </w:tc>
      </w:tr>
    </w:tbl>
    <w:p w:rsidR="002D07C3" w:rsidRDefault="002D07C3" w:rsidP="00D144DB"/>
    <w:p w:rsidR="009B73C9" w:rsidRDefault="002406F2" w:rsidP="00BE6AF2">
      <w:r w:rsidRPr="002406F2">
        <w:rPr>
          <w:b/>
          <w:bCs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57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9B522E" w:rsidRDefault="009B522E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  <w:p w:rsidR="00125AF4" w:rsidRPr="00BE6AF2" w:rsidRDefault="00125AF4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D6CE6"/>
    <w:rsid w:val="000F7F3B"/>
    <w:rsid w:val="00103A38"/>
    <w:rsid w:val="00121DA8"/>
    <w:rsid w:val="00125AF4"/>
    <w:rsid w:val="001275E2"/>
    <w:rsid w:val="00155865"/>
    <w:rsid w:val="001A338C"/>
    <w:rsid w:val="001B6C15"/>
    <w:rsid w:val="001D1D3B"/>
    <w:rsid w:val="001E12E7"/>
    <w:rsid w:val="001E1A59"/>
    <w:rsid w:val="001F298C"/>
    <w:rsid w:val="001F340A"/>
    <w:rsid w:val="00205BF2"/>
    <w:rsid w:val="00236309"/>
    <w:rsid w:val="002406F2"/>
    <w:rsid w:val="00277B9C"/>
    <w:rsid w:val="002A2A2A"/>
    <w:rsid w:val="002B378B"/>
    <w:rsid w:val="002C67E7"/>
    <w:rsid w:val="002D07C3"/>
    <w:rsid w:val="00323CE6"/>
    <w:rsid w:val="00326DB9"/>
    <w:rsid w:val="00333F0C"/>
    <w:rsid w:val="00343D13"/>
    <w:rsid w:val="003530C8"/>
    <w:rsid w:val="0035789C"/>
    <w:rsid w:val="003B7149"/>
    <w:rsid w:val="003B71EB"/>
    <w:rsid w:val="003E5702"/>
    <w:rsid w:val="003F1728"/>
    <w:rsid w:val="00406172"/>
    <w:rsid w:val="0042399D"/>
    <w:rsid w:val="004331A8"/>
    <w:rsid w:val="00457208"/>
    <w:rsid w:val="004905B4"/>
    <w:rsid w:val="004A3421"/>
    <w:rsid w:val="004A580F"/>
    <w:rsid w:val="004A6397"/>
    <w:rsid w:val="004D05ED"/>
    <w:rsid w:val="004F5E8A"/>
    <w:rsid w:val="005348B6"/>
    <w:rsid w:val="00595FC4"/>
    <w:rsid w:val="005F6BBF"/>
    <w:rsid w:val="00606FA1"/>
    <w:rsid w:val="0061109B"/>
    <w:rsid w:val="006142FA"/>
    <w:rsid w:val="00640C45"/>
    <w:rsid w:val="00645342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20153"/>
    <w:rsid w:val="0072021B"/>
    <w:rsid w:val="00730770"/>
    <w:rsid w:val="00733787"/>
    <w:rsid w:val="00765534"/>
    <w:rsid w:val="00770375"/>
    <w:rsid w:val="00774337"/>
    <w:rsid w:val="007A62DA"/>
    <w:rsid w:val="007C31EF"/>
    <w:rsid w:val="007C705B"/>
    <w:rsid w:val="007E39E8"/>
    <w:rsid w:val="007F07BD"/>
    <w:rsid w:val="007F3496"/>
    <w:rsid w:val="0083394C"/>
    <w:rsid w:val="00850C2D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14049"/>
    <w:rsid w:val="00920297"/>
    <w:rsid w:val="00920663"/>
    <w:rsid w:val="00924C0B"/>
    <w:rsid w:val="00950DB8"/>
    <w:rsid w:val="0096267E"/>
    <w:rsid w:val="00964296"/>
    <w:rsid w:val="0098580E"/>
    <w:rsid w:val="009A4FF8"/>
    <w:rsid w:val="009B522E"/>
    <w:rsid w:val="009B73C9"/>
    <w:rsid w:val="009E136F"/>
    <w:rsid w:val="00A02911"/>
    <w:rsid w:val="00A0598F"/>
    <w:rsid w:val="00A1160C"/>
    <w:rsid w:val="00A16B75"/>
    <w:rsid w:val="00A25295"/>
    <w:rsid w:val="00A274BD"/>
    <w:rsid w:val="00A51AD1"/>
    <w:rsid w:val="00A54588"/>
    <w:rsid w:val="00A55690"/>
    <w:rsid w:val="00A56080"/>
    <w:rsid w:val="00A9123C"/>
    <w:rsid w:val="00AB6A9F"/>
    <w:rsid w:val="00AC718F"/>
    <w:rsid w:val="00AD5FD9"/>
    <w:rsid w:val="00B0025A"/>
    <w:rsid w:val="00B109A7"/>
    <w:rsid w:val="00B73FA0"/>
    <w:rsid w:val="00BB3618"/>
    <w:rsid w:val="00BD008E"/>
    <w:rsid w:val="00BD3330"/>
    <w:rsid w:val="00BE6AF2"/>
    <w:rsid w:val="00BE7223"/>
    <w:rsid w:val="00BF1D48"/>
    <w:rsid w:val="00C61DA5"/>
    <w:rsid w:val="00C749CB"/>
    <w:rsid w:val="00C85F25"/>
    <w:rsid w:val="00C96237"/>
    <w:rsid w:val="00CD0552"/>
    <w:rsid w:val="00CF6046"/>
    <w:rsid w:val="00CF60A2"/>
    <w:rsid w:val="00D144DB"/>
    <w:rsid w:val="00D14FFF"/>
    <w:rsid w:val="00D4787E"/>
    <w:rsid w:val="00D71ECB"/>
    <w:rsid w:val="00D75F05"/>
    <w:rsid w:val="00DB1B06"/>
    <w:rsid w:val="00E043A8"/>
    <w:rsid w:val="00E04AFD"/>
    <w:rsid w:val="00E27395"/>
    <w:rsid w:val="00E30CE9"/>
    <w:rsid w:val="00E41592"/>
    <w:rsid w:val="00EB5CDD"/>
    <w:rsid w:val="00EC15F2"/>
    <w:rsid w:val="00EF486D"/>
    <w:rsid w:val="00F005B7"/>
    <w:rsid w:val="00F16536"/>
    <w:rsid w:val="00F30DB8"/>
    <w:rsid w:val="00F42FF1"/>
    <w:rsid w:val="00F450E6"/>
    <w:rsid w:val="00F70E1D"/>
    <w:rsid w:val="00F80FD2"/>
    <w:rsid w:val="00F90627"/>
    <w:rsid w:val="00FA5589"/>
    <w:rsid w:val="00FB27D6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0C8"/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hAnsi="Calibri Light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C96237"/>
    <w:pPr>
      <w:outlineLvl w:val="1"/>
    </w:pPr>
    <w:rPr>
      <w:rFonts w:ascii="Calibri Light" w:hAnsi="Calibri Light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/>
      <w:outlineLvl w:val="2"/>
    </w:pPr>
    <w:rPr>
      <w:rFonts w:ascii="Calibri Light" w:hAnsi="Calibri Light"/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96237"/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15F2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EC15F2"/>
    <w:rPr>
      <w:b/>
      <w:bCs/>
    </w:rPr>
  </w:style>
  <w:style w:type="character" w:customStyle="1" w:styleId="title-text">
    <w:name w:val="title-text"/>
    <w:basedOn w:val="Policepardfaut"/>
    <w:rsid w:val="00EC15F2"/>
  </w:style>
  <w:style w:type="character" w:customStyle="1" w:styleId="anchor-text">
    <w:name w:val="anchor-text"/>
    <w:basedOn w:val="Policepardfaut"/>
    <w:rsid w:val="00C96237"/>
  </w:style>
  <w:style w:type="character" w:customStyle="1" w:styleId="markedcontent">
    <w:name w:val="markedcontent"/>
    <w:basedOn w:val="Policepardfaut"/>
    <w:rsid w:val="003B7149"/>
  </w:style>
  <w:style w:type="character" w:customStyle="1" w:styleId="identifier">
    <w:name w:val="identifier"/>
    <w:basedOn w:val="Policepardfaut"/>
    <w:rsid w:val="00A02911"/>
  </w:style>
  <w:style w:type="character" w:customStyle="1" w:styleId="id-label">
    <w:name w:val="id-label"/>
    <w:basedOn w:val="Policepardfaut"/>
    <w:rsid w:val="00A029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6B77-F617-4963-BCAC-CFC50891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0</TotalTime>
  <Pages>3</Pages>
  <Words>560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Links>
    <vt:vector size="12" baseType="variant">
      <vt:variant>
        <vt:i4>4653083</vt:i4>
      </vt:variant>
      <vt:variant>
        <vt:i4>8</vt:i4>
      </vt:variant>
      <vt:variant>
        <vt:i4>0</vt:i4>
      </vt:variant>
      <vt:variant>
        <vt:i4>5</vt:i4>
      </vt:variant>
      <vt:variant>
        <vt:lpwstr>https://www.sciencedirect.com/science/book/9780128163283</vt:lpwstr>
      </vt:variant>
      <vt:variant>
        <vt:lpwstr/>
      </vt:variant>
      <vt:variant>
        <vt:i4>4456537</vt:i4>
      </vt:variant>
      <vt:variant>
        <vt:i4>5</vt:i4>
      </vt:variant>
      <vt:variant>
        <vt:i4>0</vt:i4>
      </vt:variant>
      <vt:variant>
        <vt:i4>5</vt:i4>
      </vt:variant>
      <vt:variant>
        <vt:lpwstr>http://moodle.univ-eltarf.dz/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2024-01-07T19:33:00Z</dcterms:created>
  <dcterms:modified xsi:type="dcterms:W3CDTF">2024-01-12T18:30:00Z</dcterms:modified>
</cp:coreProperties>
</file>